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4B11C8">
              <w:rPr>
                <w:b/>
                <w:color w:val="0000FF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SITE DE </w:t>
            </w:r>
            <w:r w:rsidR="004B11C8" w:rsidRPr="004B11C8">
              <w:rPr>
                <w:b/>
                <w:color w:val="0000FF"/>
              </w:rPr>
              <w:t>SUIPPES/VERDUN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2776B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2776BB" w:rsidRPr="00BD255E" w:rsidRDefault="002776BB" w:rsidP="002776BB">
      <w:pPr>
        <w:pStyle w:val="Normal1"/>
        <w:rPr>
          <w:color w:val="auto"/>
        </w:rPr>
      </w:pPr>
    </w:p>
    <w:p w:rsidR="002776BB" w:rsidRDefault="002776BB" w:rsidP="002776BB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2776BB" w:rsidRDefault="002776BB" w:rsidP="002776BB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2776BB" w:rsidRDefault="002776BB" w:rsidP="002776BB">
      <w:pPr>
        <w:pStyle w:val="Titre2"/>
      </w:pPr>
      <w:bookmarkStart w:id="12" w:name="_Hlk225248017"/>
      <w:r>
        <w:t>Montant de l’accord-cadre</w:t>
      </w:r>
    </w:p>
    <w:bookmarkEnd w:id="12"/>
    <w:p w:rsidR="002776BB" w:rsidRPr="00B12756" w:rsidRDefault="002776BB" w:rsidP="002776BB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120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2776BB" w:rsidRPr="00B12756" w:rsidRDefault="002776BB" w:rsidP="002776BB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2776BB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2776BB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2776BB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DE1758" w:rsidRDefault="00E4613C" w:rsidP="002776BB">
      <w:pPr>
        <w:pStyle w:val="Titre2"/>
      </w:pPr>
      <w:bookmarkStart w:id="17" w:name="_Toc153336871"/>
      <w:bookmarkStart w:id="18" w:name="_GoBack"/>
      <w:bookmarkEnd w:id="18"/>
      <w:r>
        <w:lastRenderedPageBreak/>
        <w:t>Mode de règlement</w:t>
      </w:r>
      <w:bookmarkEnd w:id="17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2776BB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2776BB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2776BB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2776BB">
      <w:pPr>
        <w:pStyle w:val="StyleTitre1ToutenmajusculeGaucheAvant12pt"/>
        <w:rPr>
          <w:bCs w:val="0"/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2776BB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2776BB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083675E2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351E2"/>
    <w:rsid w:val="00144621"/>
    <w:rsid w:val="00174B0A"/>
    <w:rsid w:val="001C001D"/>
    <w:rsid w:val="002776BB"/>
    <w:rsid w:val="002A630C"/>
    <w:rsid w:val="002A76C6"/>
    <w:rsid w:val="00303BA2"/>
    <w:rsid w:val="00310265"/>
    <w:rsid w:val="003B41D4"/>
    <w:rsid w:val="003C797D"/>
    <w:rsid w:val="004223D8"/>
    <w:rsid w:val="004B11C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ED48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2776BB"/>
    <w:pPr>
      <w:numPr>
        <w:ilvl w:val="1"/>
        <w:numId w:val="10"/>
      </w:numPr>
      <w:spacing w:before="240" w:after="12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2776BB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7E9E"/>
    <w:pPr>
      <w:numPr>
        <w:numId w:val="1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941DD-2311-4CD1-BF8B-0E43513A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52</TotalTime>
  <Pages>6</Pages>
  <Words>1303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8457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